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2B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平顶山安信机动车检测服务有限公司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：平顶山安信机动车检测服务有限公司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/>
          <w:sz w:val="28"/>
          <w:szCs w:val="36"/>
          <w:lang w:val="en-US" w:eastAsia="zh-CN"/>
        </w:rPr>
        <w:t>平顶山安信机动车检测服务有限公司成立于2019年，是鲁山县专业的机动车检测服务公司，致力于把优质、便捷的机动车检测服务提供给每个客户，打造平顶山市机动车检测优质品牌，位于鲁山县董周乡十里村，占地面积14000平方米，拥有先进的尾气检测设备，现拥有员工30名.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检验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/检测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王晓辉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15938939043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805786953@qq.com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机动车检测员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5人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高中及以上学历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面议</w:t>
      </w:r>
    </w:p>
    <w:p w14:paraId="4C3CBB5A">
      <w:pPr>
        <w:numPr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养老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失业工伤保险</w:t>
      </w:r>
      <w:bookmarkStart w:id="0" w:name="_GoBack"/>
      <w:bookmarkEnd w:id="0"/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鲁山县董周乡十里村马院组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1A27EA4"/>
    <w:rsid w:val="434D53A5"/>
    <w:rsid w:val="4B972761"/>
    <w:rsid w:val="4F421746"/>
    <w:rsid w:val="518D15E2"/>
    <w:rsid w:val="537C75C9"/>
    <w:rsid w:val="548250F0"/>
    <w:rsid w:val="55C83F55"/>
    <w:rsid w:val="58DB6CD4"/>
    <w:rsid w:val="5E7B6072"/>
    <w:rsid w:val="67137642"/>
    <w:rsid w:val="694C29AA"/>
    <w:rsid w:val="6C730021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286</Words>
  <Characters>319</Characters>
  <Lines>0</Lines>
  <Paragraphs>0</Paragraphs>
  <TotalTime>2</TotalTime>
  <ScaleCrop>false</ScaleCrop>
  <LinksUpToDate>false</LinksUpToDate>
  <CharactersWithSpaces>413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2026-01-26T08:14:45Z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